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Paisley and Renfrewshire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Paisley and Renfrewshire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Paisley and Renfrewshire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Paisley and Renfrewshire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Paisley and Renfrewshire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Paisley and Renfrewshire South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59.5% </w:t>
      </w:r>
      <w:r w:rsidRPr="004747BF">
        <w:rPr>
          <w:rFonts w:ascii="Libre Franklin Light" w:eastAsia="Times New Roman" w:hAnsi="Libre Franklin Light" w:cs="Calibri Light"/>
        </w:rPr>
        <w:t xml:space="preserve">of those respondents classified as PGSI 8+ in Paisley and Renfrewshire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Paisley and Renfrewshire South is estimated to be </w:t>
      </w:r>
      <w:r w:rsidRPr="00773DF7">
        <w:rPr>
          <w:rFonts w:ascii="Libre Franklin Light" w:eastAsia="Times New Roman" w:hAnsi="Libre Franklin Light" w:cs="Calibri Light"/>
          <w:b/>
          <w:bCs/>
          <w:color w:val="C45911" w:themeColor="accent2" w:themeShade="BF"/>
        </w:rPr>
        <w:t xml:space="preserve">£2,333,613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Paisley and Renfrewshire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Paisley and Renfrewshire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Paisley and Renfrewshire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Paisley and Renfrewshire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aisley and Renfrewshire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Paisley and Renfrewshire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aisley and Renfrewshire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Paisley and Renfrewshire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Paisley and Renfrewshire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aisley and Renfrewshire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Paisley and Renfrewshire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Paisley and Renfrewshire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Paisley and Renfrewshire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80.6%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Paisley and Renfrewshire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Paisley and Renfrewshire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Paisley and Renfrewshire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£2,333,613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Paisley and Renfrewshire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£38,011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£786,083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£56,312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£29,036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£1,408,333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£2,333,613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Paisley and Renfrewshire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Paisley and Renfrewshire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Paisley and Renfrewshire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Paisley and Renfrewshire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Paisley and Renfrewshire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Paisley and Renfrewshire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Paisley and Renfrewshire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Paisley and Renfrewshire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Paisley and Renfrewshire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F082A28-5935-4414-8795-D940800C12C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